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025" w:rsidRPr="00437A3D" w:rsidRDefault="003C4025" w:rsidP="00627458">
      <w:pPr>
        <w:spacing w:line="216" w:lineRule="auto"/>
        <w:ind w:left="4253"/>
        <w:jc w:val="both"/>
        <w:rPr>
          <w:sz w:val="20"/>
          <w:szCs w:val="20"/>
        </w:rPr>
      </w:pPr>
      <w:r>
        <w:rPr>
          <w:sz w:val="20"/>
          <w:szCs w:val="20"/>
        </w:rPr>
        <w:t>Приложение № 8</w:t>
      </w:r>
    </w:p>
    <w:p w:rsidR="003C4025" w:rsidRPr="00437A3D" w:rsidRDefault="003C4025" w:rsidP="00627458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 xml:space="preserve">к административному регламенту </w:t>
      </w:r>
      <w:r>
        <w:rPr>
          <w:sz w:val="20"/>
          <w:szCs w:val="20"/>
        </w:rPr>
        <w:t xml:space="preserve">предоставления </w:t>
      </w:r>
      <w:r w:rsidRPr="00437A3D">
        <w:rPr>
          <w:sz w:val="20"/>
          <w:szCs w:val="20"/>
        </w:rPr>
        <w:t>к</w:t>
      </w:r>
      <w:r>
        <w:rPr>
          <w:sz w:val="20"/>
          <w:szCs w:val="20"/>
        </w:rPr>
        <w:t xml:space="preserve">омитетом социального обеспечения, материнства и детства Курской области </w:t>
      </w:r>
      <w:r w:rsidRPr="00437A3D">
        <w:rPr>
          <w:sz w:val="20"/>
          <w:szCs w:val="20"/>
        </w:rPr>
        <w:t>государственной услуги</w:t>
      </w:r>
    </w:p>
    <w:p w:rsidR="003C4025" w:rsidRDefault="003C4025" w:rsidP="00627458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>«Обеспечение инвалидов техническими средствами реабилитации, не входящими в федеральный перечень реабилитационных мероприятий, технических средств реабилитации и услуг, за счет средств областного бюджета» комитетом социального обеспечения в Курской области</w:t>
      </w:r>
    </w:p>
    <w:p w:rsidR="003C4025" w:rsidRDefault="003C4025" w:rsidP="00627458">
      <w:pPr>
        <w:spacing w:line="216" w:lineRule="auto"/>
        <w:ind w:left="4251"/>
        <w:jc w:val="both"/>
        <w:rPr>
          <w:sz w:val="20"/>
          <w:szCs w:val="20"/>
        </w:rPr>
      </w:pPr>
    </w:p>
    <w:p w:rsidR="003C4025" w:rsidRPr="00465E3D" w:rsidRDefault="003C4025" w:rsidP="00627458">
      <w:pPr>
        <w:pStyle w:val="ConsPlusNonformat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 w:rsidRPr="00465E3D">
        <w:rPr>
          <w:rFonts w:ascii="Times New Roman" w:eastAsia="SimSun" w:hAnsi="Times New Roman" w:cs="Mangal"/>
          <w:sz w:val="24"/>
          <w:szCs w:val="24"/>
          <w:lang w:eastAsia="hi-IN" w:bidi="hi-IN"/>
        </w:rPr>
        <w:t xml:space="preserve">ОКУСОКО «Областной медико-социальный реабилитационный центр им. преп. Феодосия Печерского»  </w:t>
      </w:r>
    </w:p>
    <w:p w:rsidR="003C4025" w:rsidRDefault="003C4025" w:rsidP="006274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025" w:rsidRPr="008B72C8" w:rsidRDefault="003C4025" w:rsidP="006274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>РЕШЕНИЕ</w:t>
      </w:r>
    </w:p>
    <w:p w:rsidR="003C4025" w:rsidRPr="00767A82" w:rsidRDefault="003C4025" w:rsidP="00627458">
      <w:pPr>
        <w:jc w:val="center"/>
      </w:pPr>
      <w:r w:rsidRPr="00767A82">
        <w:t xml:space="preserve">об отказе </w:t>
      </w:r>
      <w:r>
        <w:t>в</w:t>
      </w:r>
      <w:r w:rsidRPr="00767A82">
        <w:t>о включении в реестр очередности</w:t>
      </w:r>
    </w:p>
    <w:p w:rsidR="003C4025" w:rsidRPr="00767A82" w:rsidRDefault="003C4025" w:rsidP="00627458">
      <w:pPr>
        <w:jc w:val="center"/>
      </w:pPr>
      <w:r w:rsidRPr="00767A82">
        <w:t>по обеспечению техническими средствами реабилитации за счет средств областного бюджета</w:t>
      </w:r>
    </w:p>
    <w:p w:rsidR="003C4025" w:rsidRPr="008B72C8" w:rsidRDefault="003C4025" w:rsidP="00627458">
      <w:pPr>
        <w:jc w:val="both"/>
      </w:pPr>
    </w:p>
    <w:p w:rsidR="003C4025" w:rsidRPr="008B72C8" w:rsidRDefault="003C4025" w:rsidP="00627458">
      <w:pPr>
        <w:jc w:val="both"/>
      </w:pPr>
      <w:r w:rsidRPr="008B72C8">
        <w:t xml:space="preserve">№______                                                                                                </w:t>
      </w:r>
      <w:r>
        <w:tab/>
      </w:r>
      <w:r>
        <w:tab/>
      </w:r>
      <w:r w:rsidRPr="008B72C8">
        <w:t>________</w:t>
      </w:r>
    </w:p>
    <w:p w:rsidR="003C4025" w:rsidRPr="008B72C8" w:rsidRDefault="003C4025" w:rsidP="0062745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8B72C8">
        <w:t>(дата</w:t>
      </w:r>
      <w:r>
        <w:t>)</w:t>
      </w:r>
      <w:r w:rsidRPr="008B72C8">
        <w:t xml:space="preserve"> </w:t>
      </w:r>
    </w:p>
    <w:p w:rsidR="003C4025" w:rsidRPr="008B72C8" w:rsidRDefault="003C4025" w:rsidP="00627458">
      <w:pPr>
        <w:ind w:firstLine="7412"/>
        <w:jc w:val="both"/>
      </w:pPr>
    </w:p>
    <w:p w:rsidR="003C4025" w:rsidRPr="00767A82" w:rsidRDefault="003C4025" w:rsidP="00627458">
      <w:pPr>
        <w:jc w:val="both"/>
      </w:pPr>
    </w:p>
    <w:p w:rsidR="003C4025" w:rsidRPr="00767A82" w:rsidRDefault="003C4025" w:rsidP="00627458">
      <w:pPr>
        <w:pStyle w:val="ConsPlusNonformat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sz w:val="24"/>
          <w:szCs w:val="24"/>
          <w:lang w:eastAsia="hi-IN" w:bidi="hi-IN"/>
        </w:rPr>
        <w:tab/>
      </w:r>
      <w:r w:rsidRPr="00767A82">
        <w:rPr>
          <w:rFonts w:ascii="Times New Roman" w:eastAsia="SimSun" w:hAnsi="Times New Roman" w:cs="Mangal"/>
          <w:sz w:val="24"/>
          <w:szCs w:val="24"/>
          <w:lang w:eastAsia="hi-IN" w:bidi="hi-IN"/>
        </w:rPr>
        <w:t>ОКУСОКО «Областной медико-социальный реабилитационный центр им. преп. Феодосия Печерского», по результатам рассмотрения заявления Гр.______________________________________________________________</w:t>
      </w:r>
      <w:r>
        <w:rPr>
          <w:rFonts w:ascii="Times New Roman" w:eastAsia="SimSun" w:hAnsi="Times New Roman" w:cs="Mangal"/>
          <w:sz w:val="24"/>
          <w:szCs w:val="24"/>
          <w:lang w:eastAsia="hi-IN" w:bidi="hi-IN"/>
        </w:rPr>
        <w:t>_____________</w:t>
      </w:r>
    </w:p>
    <w:p w:rsidR="003C4025" w:rsidRPr="008B72C8" w:rsidRDefault="003C4025" w:rsidP="006274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 xml:space="preserve">                                                 (фамилия, имя, отчество заявителя полностью)</w:t>
      </w:r>
    </w:p>
    <w:p w:rsidR="003C4025" w:rsidRDefault="003C4025" w:rsidP="00627458">
      <w:pPr>
        <w:jc w:val="both"/>
      </w:pPr>
      <w:r w:rsidRPr="00767A82">
        <w:t xml:space="preserve">от ___________ года о включении в реестр очередности по обеспечению техническими средствами реабилитации за счет средств областного бюджета, </w:t>
      </w:r>
    </w:p>
    <w:p w:rsidR="003C4025" w:rsidRPr="00847EDE" w:rsidRDefault="003C4025" w:rsidP="00627458">
      <w:pPr>
        <w:jc w:val="both"/>
        <w:rPr>
          <w:b/>
        </w:rPr>
      </w:pPr>
      <w:r w:rsidRPr="00847EDE">
        <w:rPr>
          <w:b/>
        </w:rPr>
        <w:t>принято решение об отказе в постановке на очередь</w:t>
      </w:r>
    </w:p>
    <w:p w:rsidR="003C4025" w:rsidRPr="00767A82" w:rsidRDefault="003C4025" w:rsidP="00627458">
      <w:pPr>
        <w:jc w:val="both"/>
      </w:pPr>
      <w:r w:rsidRPr="00767A82">
        <w:t>_______________________________________________</w:t>
      </w:r>
      <w:r>
        <w:t>______________________________</w:t>
      </w:r>
    </w:p>
    <w:p w:rsidR="003C4025" w:rsidRPr="00437A3D" w:rsidRDefault="003C4025" w:rsidP="00627458">
      <w:pPr>
        <w:ind w:firstLine="708"/>
        <w:jc w:val="center"/>
        <w:rPr>
          <w:sz w:val="28"/>
          <w:szCs w:val="28"/>
        </w:rPr>
      </w:pPr>
      <w:r w:rsidRPr="00437A3D">
        <w:rPr>
          <w:sz w:val="20"/>
          <w:szCs w:val="20"/>
        </w:rPr>
        <w:t>(указывается наименование ТСР)</w:t>
      </w:r>
    </w:p>
    <w:p w:rsidR="003C4025" w:rsidRDefault="003C4025" w:rsidP="00627458">
      <w:pPr>
        <w:rPr>
          <w:sz w:val="28"/>
          <w:szCs w:val="28"/>
        </w:rPr>
      </w:pPr>
      <w:r w:rsidRPr="00767A82">
        <w:t>На</w:t>
      </w:r>
      <w:r>
        <w:t xml:space="preserve"> </w:t>
      </w:r>
      <w:r w:rsidRPr="00767A82">
        <w:t>основании</w:t>
      </w:r>
      <w:r w:rsidRPr="00437A3D">
        <w:rPr>
          <w:sz w:val="28"/>
          <w:szCs w:val="28"/>
        </w:rPr>
        <w:t xml:space="preserve"> __________________________________________________</w:t>
      </w:r>
      <w:r>
        <w:rPr>
          <w:sz w:val="28"/>
          <w:szCs w:val="28"/>
        </w:rPr>
        <w:t>_______________</w:t>
      </w:r>
    </w:p>
    <w:p w:rsidR="003C4025" w:rsidRPr="00767A82" w:rsidRDefault="003C4025" w:rsidP="00627458">
      <w:pPr>
        <w:ind w:firstLine="708"/>
        <w:jc w:val="both"/>
        <w:rPr>
          <w:sz w:val="28"/>
          <w:szCs w:val="28"/>
        </w:rPr>
      </w:pPr>
      <w:r w:rsidRPr="00437A3D">
        <w:rPr>
          <w:sz w:val="22"/>
          <w:szCs w:val="22"/>
        </w:rPr>
        <w:t>(указывается причина отказа в предоставлении государственной услуги)</w:t>
      </w:r>
    </w:p>
    <w:p w:rsidR="003C4025" w:rsidRPr="008B72C8" w:rsidRDefault="003C4025" w:rsidP="00627458">
      <w:pPr>
        <w:jc w:val="both"/>
      </w:pPr>
    </w:p>
    <w:p w:rsidR="003C4025" w:rsidRPr="008B72C8" w:rsidRDefault="003C4025" w:rsidP="00627458">
      <w:pPr>
        <w:jc w:val="both"/>
      </w:pPr>
    </w:p>
    <w:p w:rsidR="003C4025" w:rsidRPr="008B72C8" w:rsidRDefault="003C4025" w:rsidP="00627458">
      <w:pPr>
        <w:jc w:val="both"/>
      </w:pPr>
    </w:p>
    <w:p w:rsidR="003C4025" w:rsidRPr="008B72C8" w:rsidRDefault="003C4025" w:rsidP="00627458">
      <w:pPr>
        <w:jc w:val="both"/>
      </w:pPr>
    </w:p>
    <w:p w:rsidR="003C4025" w:rsidRPr="008B72C8" w:rsidRDefault="003C4025" w:rsidP="00627458">
      <w:pPr>
        <w:ind w:firstLine="708"/>
        <w:jc w:val="both"/>
      </w:pPr>
    </w:p>
    <w:p w:rsidR="003C4025" w:rsidRPr="008B72C8" w:rsidRDefault="003C4025" w:rsidP="00627458">
      <w:pPr>
        <w:jc w:val="both"/>
      </w:pPr>
    </w:p>
    <w:p w:rsidR="003C4025" w:rsidRDefault="003C4025" w:rsidP="00627458">
      <w:pPr>
        <w:tabs>
          <w:tab w:val="left" w:pos="0"/>
        </w:tabs>
        <w:jc w:val="both"/>
      </w:pPr>
      <w:r>
        <w:t>Подпись уполномоченного лица:  _________ ___________________ «___» _______ 20__ г.</w:t>
      </w:r>
    </w:p>
    <w:p w:rsidR="003C4025" w:rsidRDefault="003C4025" w:rsidP="00627458">
      <w:pPr>
        <w:tabs>
          <w:tab w:val="left" w:pos="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(подпись)    (расшифровка подписи)</w:t>
      </w:r>
    </w:p>
    <w:p w:rsidR="003C4025" w:rsidRDefault="003C4025" w:rsidP="00627458">
      <w:pPr>
        <w:tabs>
          <w:tab w:val="left" w:pos="0"/>
        </w:tabs>
        <w:jc w:val="both"/>
      </w:pPr>
    </w:p>
    <w:p w:rsidR="003C4025" w:rsidRDefault="003C4025" w:rsidP="00627458">
      <w:pPr>
        <w:ind w:left="4536"/>
      </w:pPr>
      <w:r>
        <w:t xml:space="preserve">     М.П.</w:t>
      </w:r>
    </w:p>
    <w:p w:rsidR="003C4025" w:rsidRDefault="003C4025" w:rsidP="00627458">
      <w:pPr>
        <w:ind w:left="4536" w:hanging="4536"/>
      </w:pPr>
    </w:p>
    <w:p w:rsidR="003C4025" w:rsidRPr="00437A3D" w:rsidRDefault="003C4025" w:rsidP="00627458">
      <w:pPr>
        <w:spacing w:line="216" w:lineRule="auto"/>
      </w:pPr>
      <w:r w:rsidRPr="00437A3D">
        <w:t>Исполнитель: _______________________________</w:t>
      </w:r>
    </w:p>
    <w:p w:rsidR="003C4025" w:rsidRPr="00437A3D" w:rsidRDefault="003C4025" w:rsidP="00627458">
      <w:pPr>
        <w:spacing w:line="21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</w:t>
      </w:r>
      <w:r w:rsidRPr="00437A3D">
        <w:rPr>
          <w:sz w:val="16"/>
          <w:szCs w:val="16"/>
        </w:rPr>
        <w:t>(Ф.И.О., должность специалиста)</w:t>
      </w:r>
    </w:p>
    <w:p w:rsidR="003C4025" w:rsidRDefault="003C4025">
      <w:bookmarkStart w:id="0" w:name="_GoBack"/>
      <w:bookmarkEnd w:id="0"/>
    </w:p>
    <w:sectPr w:rsidR="003C4025" w:rsidSect="00B2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458"/>
    <w:rsid w:val="003C4025"/>
    <w:rsid w:val="00437A3D"/>
    <w:rsid w:val="00465E3D"/>
    <w:rsid w:val="00586CFC"/>
    <w:rsid w:val="005E718A"/>
    <w:rsid w:val="00627458"/>
    <w:rsid w:val="00767A82"/>
    <w:rsid w:val="00847EDE"/>
    <w:rsid w:val="008B72C8"/>
    <w:rsid w:val="00A1230F"/>
    <w:rsid w:val="00B2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458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27458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280</Words>
  <Characters>1597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2</cp:revision>
  <dcterms:created xsi:type="dcterms:W3CDTF">2021-09-01T07:34:00Z</dcterms:created>
  <dcterms:modified xsi:type="dcterms:W3CDTF">2022-09-06T11:25:00Z</dcterms:modified>
</cp:coreProperties>
</file>